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8B61A6" w:rsidRPr="008B61A6">
        <w:rPr>
          <w:rFonts w:eastAsia="Arial"/>
          <w:b/>
          <w:kern w:val="3"/>
          <w:sz w:val="24"/>
          <w:szCs w:val="24"/>
          <w:lang w:eastAsia="zh-CN"/>
        </w:rPr>
        <w:t>ул.Декабристов, д.189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8B61A6" w:rsidRDefault="0010435B" w:rsidP="008B61A6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2366E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8B61A6" w:rsidRPr="008B61A6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8B61A6" w:rsidRPr="008B61A6">
        <w:rPr>
          <w:b/>
          <w:color w:val="000000"/>
          <w:kern w:val="3"/>
          <w:sz w:val="24"/>
          <w:szCs w:val="24"/>
          <w:lang w:eastAsia="zh-CN" w:bidi="hi-IN"/>
        </w:rPr>
        <w:t>2 455 562,05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B61A6" w:rsidRPr="008B61A6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8B61A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B61A6" w:rsidRPr="008B61A6">
        <w:rPr>
          <w:b/>
          <w:color w:val="000000"/>
          <w:kern w:val="3"/>
          <w:sz w:val="24"/>
          <w:szCs w:val="24"/>
          <w:lang w:eastAsia="zh-CN" w:bidi="hi-IN"/>
        </w:rPr>
        <w:t>680 510,80</w:t>
      </w:r>
      <w:r w:rsidR="008B61A6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8B61A6" w:rsidRPr="008B61A6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8B61A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B61A6" w:rsidRPr="008B61A6">
        <w:rPr>
          <w:b/>
          <w:color w:val="000000"/>
          <w:kern w:val="3"/>
          <w:sz w:val="24"/>
          <w:szCs w:val="24"/>
          <w:lang w:eastAsia="zh-CN" w:bidi="hi-IN"/>
        </w:rPr>
        <w:t>9 343 088,80</w:t>
      </w:r>
      <w:r w:rsidR="008B61A6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B61A6" w:rsidRPr="008B61A6">
        <w:rPr>
          <w:b/>
          <w:bCs/>
          <w:color w:val="000000"/>
          <w:kern w:val="3"/>
          <w:sz w:val="24"/>
          <w:szCs w:val="24"/>
          <w:lang w:eastAsia="zh-CN" w:bidi="hi-IN"/>
        </w:rPr>
        <w:t>421 365,58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B61A6" w:rsidRPr="008B61A6">
        <w:rPr>
          <w:b/>
          <w:bCs/>
          <w:color w:val="000000"/>
          <w:kern w:val="3"/>
          <w:sz w:val="24"/>
          <w:szCs w:val="24"/>
          <w:lang w:eastAsia="zh-CN" w:bidi="hi-IN"/>
        </w:rPr>
        <w:t>187 187,42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A79B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B61A6"/>
    <w:rsid w:val="008C05F3"/>
    <w:rsid w:val="008C46E1"/>
    <w:rsid w:val="008C6CEE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366E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0EABB2-949C-4E57-B5BF-7D28F791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92C42-B2EA-472B-9FFD-0A1BCBC84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2709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2024-06-19T04:39:00Z</dcterms:created>
  <dcterms:modified xsi:type="dcterms:W3CDTF">2024-07-01T10:59:00Z</dcterms:modified>
</cp:coreProperties>
</file>